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320" w:rsidRDefault="009E5320">
      <w:pPr>
        <w:rPr>
          <w:b/>
          <w:sz w:val="28"/>
          <w:szCs w:val="28"/>
        </w:rPr>
      </w:pPr>
    </w:p>
    <w:p w:rsidR="009E5320" w:rsidRDefault="009E532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</w:p>
    <w:p w:rsidR="009E5320" w:rsidRDefault="009E532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Pr="00340217">
        <w:rPr>
          <w:b/>
          <w:sz w:val="28"/>
          <w:szCs w:val="28"/>
        </w:rPr>
        <w:t>С О Д Е Р Ж А Н И Е</w:t>
      </w:r>
    </w:p>
    <w:p w:rsidR="009E5320" w:rsidRPr="00340217" w:rsidRDefault="009E5320">
      <w:pPr>
        <w:rPr>
          <w:b/>
          <w:sz w:val="28"/>
          <w:szCs w:val="28"/>
        </w:rPr>
      </w:pPr>
      <w:r w:rsidRPr="00340217">
        <w:rPr>
          <w:b/>
          <w:sz w:val="28"/>
          <w:szCs w:val="28"/>
        </w:rPr>
        <w:t xml:space="preserve">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6379"/>
        <w:gridCol w:w="1950"/>
      </w:tblGrid>
      <w:tr w:rsidR="009E5320" w:rsidRPr="002939E2" w:rsidTr="002939E2">
        <w:tc>
          <w:tcPr>
            <w:tcW w:w="1242" w:type="dxa"/>
          </w:tcPr>
          <w:p w:rsidR="009E5320" w:rsidRPr="002939E2" w:rsidRDefault="009E5320" w:rsidP="002939E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939E2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6379" w:type="dxa"/>
          </w:tcPr>
          <w:p w:rsidR="009E5320" w:rsidRPr="002939E2" w:rsidRDefault="009E5320" w:rsidP="002939E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939E2">
              <w:rPr>
                <w:b/>
                <w:sz w:val="28"/>
                <w:szCs w:val="28"/>
              </w:rPr>
              <w:t>Наименование смет</w:t>
            </w:r>
          </w:p>
        </w:tc>
        <w:tc>
          <w:tcPr>
            <w:tcW w:w="1950" w:type="dxa"/>
          </w:tcPr>
          <w:p w:rsidR="009E5320" w:rsidRPr="002939E2" w:rsidRDefault="009E5320" w:rsidP="002939E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939E2">
              <w:rPr>
                <w:b/>
                <w:sz w:val="28"/>
                <w:szCs w:val="28"/>
              </w:rPr>
              <w:t>№ стр.</w:t>
            </w:r>
          </w:p>
        </w:tc>
      </w:tr>
      <w:tr w:rsidR="009E5320" w:rsidRPr="002939E2" w:rsidTr="002939E2">
        <w:tc>
          <w:tcPr>
            <w:tcW w:w="1242" w:type="dxa"/>
          </w:tcPr>
          <w:p w:rsidR="009E5320" w:rsidRPr="002939E2" w:rsidRDefault="009E5320" w:rsidP="00293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939E2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9E5320" w:rsidRPr="002939E2" w:rsidRDefault="009E5320" w:rsidP="002939E2">
            <w:pPr>
              <w:spacing w:after="0" w:line="240" w:lineRule="auto"/>
              <w:rPr>
                <w:sz w:val="28"/>
                <w:szCs w:val="28"/>
              </w:rPr>
            </w:pPr>
            <w:r w:rsidRPr="002939E2"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1950" w:type="dxa"/>
          </w:tcPr>
          <w:p w:rsidR="009E5320" w:rsidRPr="002939E2" w:rsidRDefault="009E5320" w:rsidP="00293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E5320" w:rsidRPr="002939E2" w:rsidTr="002939E2">
        <w:tc>
          <w:tcPr>
            <w:tcW w:w="1242" w:type="dxa"/>
          </w:tcPr>
          <w:p w:rsidR="009E5320" w:rsidRPr="002939E2" w:rsidRDefault="009E5320" w:rsidP="00293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9E5320" w:rsidRPr="002939E2" w:rsidRDefault="009E5320" w:rsidP="002939E2">
            <w:pPr>
              <w:spacing w:after="0" w:line="240" w:lineRule="auto"/>
              <w:rPr>
                <w:sz w:val="28"/>
                <w:szCs w:val="28"/>
              </w:rPr>
            </w:pPr>
            <w:r w:rsidRPr="002939E2">
              <w:rPr>
                <w:sz w:val="28"/>
                <w:szCs w:val="28"/>
              </w:rPr>
              <w:t>Сводный сметный расчет в текущих ценах</w:t>
            </w:r>
          </w:p>
        </w:tc>
        <w:tc>
          <w:tcPr>
            <w:tcW w:w="1950" w:type="dxa"/>
          </w:tcPr>
          <w:p w:rsidR="009E5320" w:rsidRPr="002939E2" w:rsidRDefault="009E5320" w:rsidP="00293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E5320" w:rsidRPr="002939E2" w:rsidTr="002939E2">
        <w:tc>
          <w:tcPr>
            <w:tcW w:w="1242" w:type="dxa"/>
          </w:tcPr>
          <w:p w:rsidR="009E5320" w:rsidRPr="002939E2" w:rsidRDefault="009E5320" w:rsidP="00293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9E5320" w:rsidRPr="002939E2" w:rsidRDefault="009E5320" w:rsidP="002939E2">
            <w:pPr>
              <w:spacing w:after="0" w:line="240" w:lineRule="auto"/>
              <w:rPr>
                <w:sz w:val="28"/>
                <w:szCs w:val="28"/>
              </w:rPr>
            </w:pPr>
            <w:r w:rsidRPr="002939E2">
              <w:rPr>
                <w:sz w:val="28"/>
                <w:szCs w:val="28"/>
              </w:rPr>
              <w:t>ЛСР № 02-01-01. СМР.</w:t>
            </w:r>
            <w:r w:rsidRPr="002939E2">
              <w:t xml:space="preserve"> </w:t>
            </w:r>
            <w:r w:rsidRPr="00212412">
              <w:rPr>
                <w:sz w:val="28"/>
                <w:szCs w:val="28"/>
              </w:rPr>
              <w:t xml:space="preserve">Техническое перевооружение линейной ячейки  6кВ ф.605 ПС 110/6кВ </w:t>
            </w:r>
            <w:r>
              <w:rPr>
                <w:sz w:val="28"/>
                <w:szCs w:val="28"/>
              </w:rPr>
              <w:t>«</w:t>
            </w:r>
            <w:r w:rsidRPr="00212412">
              <w:rPr>
                <w:sz w:val="28"/>
                <w:szCs w:val="28"/>
              </w:rPr>
              <w:t>Мамоновская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50" w:type="dxa"/>
          </w:tcPr>
          <w:p w:rsidR="009E5320" w:rsidRPr="002939E2" w:rsidRDefault="009E5320" w:rsidP="00293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E5320" w:rsidRPr="002939E2" w:rsidTr="002939E2">
        <w:tc>
          <w:tcPr>
            <w:tcW w:w="1242" w:type="dxa"/>
          </w:tcPr>
          <w:p w:rsidR="009E5320" w:rsidRPr="002939E2" w:rsidRDefault="009E5320" w:rsidP="00293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9E5320" w:rsidRPr="002939E2" w:rsidRDefault="009E5320" w:rsidP="002939E2">
            <w:pPr>
              <w:spacing w:after="0" w:line="240" w:lineRule="auto"/>
              <w:rPr>
                <w:sz w:val="28"/>
                <w:szCs w:val="28"/>
              </w:rPr>
            </w:pPr>
            <w:r w:rsidRPr="002939E2">
              <w:rPr>
                <w:sz w:val="28"/>
                <w:szCs w:val="28"/>
              </w:rPr>
              <w:t>Прилагаемые документы:  прайс-листы</w:t>
            </w:r>
          </w:p>
        </w:tc>
        <w:tc>
          <w:tcPr>
            <w:tcW w:w="1950" w:type="dxa"/>
          </w:tcPr>
          <w:p w:rsidR="009E5320" w:rsidRPr="002939E2" w:rsidRDefault="009E5320" w:rsidP="00293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9E5320" w:rsidRPr="00340217" w:rsidRDefault="009E5320" w:rsidP="00340217">
      <w:pPr>
        <w:rPr>
          <w:b/>
          <w:sz w:val="28"/>
          <w:szCs w:val="28"/>
        </w:rPr>
      </w:pPr>
    </w:p>
    <w:sectPr w:rsidR="009E5320" w:rsidRPr="00340217" w:rsidSect="00EA1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0217"/>
    <w:rsid w:val="0002510D"/>
    <w:rsid w:val="00047DAB"/>
    <w:rsid w:val="000623E6"/>
    <w:rsid w:val="000C2D1B"/>
    <w:rsid w:val="000D3939"/>
    <w:rsid w:val="00117BB4"/>
    <w:rsid w:val="0014248D"/>
    <w:rsid w:val="001454FF"/>
    <w:rsid w:val="001B595B"/>
    <w:rsid w:val="001C5F20"/>
    <w:rsid w:val="001D7E0F"/>
    <w:rsid w:val="00212412"/>
    <w:rsid w:val="00212783"/>
    <w:rsid w:val="002939E2"/>
    <w:rsid w:val="002A351F"/>
    <w:rsid w:val="00326850"/>
    <w:rsid w:val="00340217"/>
    <w:rsid w:val="003B69E6"/>
    <w:rsid w:val="003D5DA3"/>
    <w:rsid w:val="004438D4"/>
    <w:rsid w:val="004451F1"/>
    <w:rsid w:val="004B700F"/>
    <w:rsid w:val="004C4344"/>
    <w:rsid w:val="004F5BAE"/>
    <w:rsid w:val="00512867"/>
    <w:rsid w:val="0053117D"/>
    <w:rsid w:val="005860E2"/>
    <w:rsid w:val="0059104C"/>
    <w:rsid w:val="005D5217"/>
    <w:rsid w:val="006E57E5"/>
    <w:rsid w:val="00723D28"/>
    <w:rsid w:val="00882B48"/>
    <w:rsid w:val="008F429E"/>
    <w:rsid w:val="009613F1"/>
    <w:rsid w:val="009E5320"/>
    <w:rsid w:val="00A3354D"/>
    <w:rsid w:val="00AE3569"/>
    <w:rsid w:val="00BD714D"/>
    <w:rsid w:val="00C860B0"/>
    <w:rsid w:val="00D342D5"/>
    <w:rsid w:val="00E55F5A"/>
    <w:rsid w:val="00E91512"/>
    <w:rsid w:val="00EA14AD"/>
    <w:rsid w:val="00EE755C"/>
    <w:rsid w:val="00F15D8F"/>
    <w:rsid w:val="00FE4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4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021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1</Pages>
  <Words>56</Words>
  <Characters>320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28</cp:revision>
  <cp:lastPrinted>2012-01-27T08:38:00Z</cp:lastPrinted>
  <dcterms:created xsi:type="dcterms:W3CDTF">2011-07-13T07:13:00Z</dcterms:created>
  <dcterms:modified xsi:type="dcterms:W3CDTF">2012-01-27T08:39:00Z</dcterms:modified>
</cp:coreProperties>
</file>